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7664E654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84746">
              <w:rPr>
                <w:rFonts w:ascii="Arial" w:hAnsi="Arial" w:cs="Arial"/>
              </w:rPr>
              <w:t>122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BE0A37">
              <w:rPr>
                <w:rFonts w:ascii="Arial" w:hAnsi="Arial" w:cs="Arial"/>
              </w:rPr>
              <w:t>7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6754BDC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8474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84746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84746" w:rsidP="00F65D4C" w:rsidRDefault="00A84746" w14:paraId="362D5FB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67682">
        <w:rPr>
          <w:rFonts w:ascii="Arial" w:hAnsi="Arial" w:eastAsia="Times New Roman" w:cs="Arial"/>
          <w:sz w:val="24"/>
          <w:szCs w:val="24"/>
          <w:lang w:eastAsia="hr-HR"/>
        </w:rPr>
        <w:t>NIKKY'S BEAUTY STUDIO j.d.o.o.</w:t>
      </w:r>
      <w:r>
        <w:rPr>
          <w:rFonts w:ascii="Arial" w:hAnsi="Arial" w:eastAsia="Times New Roman" w:cs="Arial"/>
          <w:sz w:val="24"/>
          <w:szCs w:val="24"/>
          <w:lang w:eastAsia="hr-HR"/>
        </w:rPr>
        <w:t>, Prelog, Trg bana Jelačića 3, OIB:</w:t>
      </w:r>
      <w:r w:rsidRPr="002567C2">
        <w:rPr>
          <w:rFonts w:ascii="Arial" w:hAnsi="Arial" w:eastAsia="Times New Roman" w:cs="Arial"/>
          <w:sz w:val="24"/>
          <w:szCs w:val="24"/>
          <w:lang w:eastAsia="hr-HR"/>
        </w:rPr>
        <w:t>40068113340</w:t>
      </w:r>
    </w:p>
    <w:p w:rsidRPr="002B6A05" w:rsidR="00F65D4C" w:rsidP="00F65D4C" w:rsidRDefault="00F65D4C" w14:paraId="14B8CC6C" w14:textId="25F4AA1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1355534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B7A7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B7A77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9E363F" w:rsidR="00F65D4C" w:rsidP="00F65D4C" w:rsidRDefault="00F65D4C" w14:paraId="49DDE5EE" w14:textId="7542A7F8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E363F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9E363F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9E363F" w:rsidR="00EB7A7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9E363F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E363F" w:rsidR="00EB7A77">
        <w:rPr>
          <w:rFonts w:ascii="Arial" w:hAnsi="Arial" w:eastAsia="Times New Roman" w:cs="Arial"/>
          <w:sz w:val="24"/>
          <w:szCs w:val="24"/>
          <w:lang w:eastAsia="hr-HR"/>
        </w:rPr>
        <w:t>Nikolina Plišo</w:t>
      </w:r>
      <w:r w:rsidRPr="009E363F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0970B2F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08FA249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567682" w:rsidR="00A84746">
        <w:rPr>
          <w:rFonts w:ascii="Arial" w:hAnsi="Arial" w:eastAsia="Times New Roman" w:cs="Arial"/>
          <w:sz w:val="24"/>
          <w:szCs w:val="24"/>
          <w:lang w:eastAsia="hr-HR"/>
        </w:rPr>
        <w:t>NIKKY'S BEAUTY STUDIO j.d.o.o.</w:t>
      </w:r>
      <w:r w:rsidR="00A84746">
        <w:rPr>
          <w:rFonts w:ascii="Arial" w:hAnsi="Arial" w:eastAsia="Times New Roman" w:cs="Arial"/>
          <w:sz w:val="24"/>
          <w:szCs w:val="24"/>
          <w:lang w:eastAsia="hr-HR"/>
        </w:rPr>
        <w:t>, Prelog, Trg bana Jelačića 3, OIB:</w:t>
      </w:r>
      <w:r w:rsidRPr="002567C2" w:rsidR="00A84746">
        <w:rPr>
          <w:rFonts w:ascii="Arial" w:hAnsi="Arial" w:eastAsia="Times New Roman" w:cs="Arial"/>
          <w:sz w:val="24"/>
          <w:szCs w:val="24"/>
          <w:lang w:eastAsia="hr-HR"/>
        </w:rPr>
        <w:t>40068113340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 w14:paraId="4067809C" w14:textId="6BC76D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EB7A7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EB7A77">
        <w:rPr>
          <w:rFonts w:ascii="Arial" w:hAnsi="Arial" w:eastAsia="Times New Roman" w:cs="Arial"/>
          <w:sz w:val="24"/>
          <w:szCs w:val="24"/>
          <w:lang w:eastAsia="hr-HR"/>
        </w:rPr>
        <w:t>Nikolina Plišo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za otvaranje stečajnog postupka te je shodno tome suglasn</w:t>
      </w:r>
      <w:r w:rsidR="00C535EF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sa prijedlogom za otvaranje stečajnog postupka.</w:t>
      </w:r>
      <w:r w:rsidR="00A40B53">
        <w:rPr>
          <w:rFonts w:ascii="Arial" w:hAnsi="Arial" w:eastAsia="Times New Roman" w:cs="Arial"/>
          <w:sz w:val="24"/>
          <w:szCs w:val="24"/>
          <w:lang w:eastAsia="hr-HR"/>
        </w:rPr>
        <w:t xml:space="preserve"> U spis predaje izjavu sa popisom imovine i obveza dužnika te posebno naglašava da dužnik nema nikakve imovine koja bi se mogla unovčiti u stečajnom postupku. Vezano za pokretnine koje su navedene kao dugotrajna imovina i to klima uređaj i PVC stolarija ističe da je dužnik svoju djelatnost obavljao u iznajmljenom poslovnom prostoru te je trošak ugradnje klima uređaja i PVC stolarije kompenziran sa najmom i troškovima koje je dužnik imao zbog korištenja poslovnog prostora. Posljedično niti navedena imovina nije u vlasništvu dužnika te će se navedeno knjigovodstveno provesti. </w:t>
      </w:r>
      <w:r w:rsidR="003557A3">
        <w:rPr>
          <w:rFonts w:ascii="Arial" w:hAnsi="Arial" w:eastAsia="Times New Roman" w:cs="Arial"/>
          <w:sz w:val="24"/>
          <w:szCs w:val="24"/>
          <w:lang w:eastAsia="hr-HR"/>
        </w:rPr>
        <w:t xml:space="preserve">Ističe da dužnik više </w:t>
      </w:r>
      <w:r w:rsidR="003557A3">
        <w:rPr>
          <w:rFonts w:ascii="Arial" w:hAnsi="Arial" w:eastAsia="Times New Roman" w:cs="Arial"/>
          <w:sz w:val="24"/>
          <w:szCs w:val="24"/>
          <w:lang w:eastAsia="hr-HR"/>
        </w:rPr>
        <w:lastRenderedPageBreak/>
        <w:t>ne obavlja djelatnost i to od 1. travnja 2026.</w:t>
      </w:r>
      <w:r w:rsidR="002F67C2">
        <w:rPr>
          <w:rFonts w:ascii="Arial" w:hAnsi="Arial" w:eastAsia="Times New Roman" w:cs="Arial"/>
          <w:sz w:val="24"/>
          <w:szCs w:val="24"/>
          <w:lang w:eastAsia="hr-HR"/>
        </w:rPr>
        <w:t xml:space="preserve"> Kod dužnika zaposlena sam ja te i jedna djelatnica Ivana Horvat koja je trenutno na korištenju porodiljnog dopusta.</w:t>
      </w:r>
    </w:p>
    <w:p w:rsidRPr="002B6A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40B53" w:rsidR="00DD7F25" w:rsidP="00F65D4C" w:rsidRDefault="00DD7F25" w14:paraId="52C2E419" w14:textId="76547EA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40B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40B5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40B5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40B53" w:rsidR="00C535EF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40B53" w:rsidR="00C535EF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0B5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40B53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40B53" w:rsidR="00A40B53">
        <w:rPr>
          <w:rFonts w:ascii="Arial" w:hAnsi="Arial" w:eastAsia="Times New Roman" w:cs="Arial"/>
          <w:sz w:val="24"/>
          <w:szCs w:val="24"/>
          <w:lang w:eastAsia="hr-HR"/>
        </w:rPr>
        <w:t>21.692,09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0B53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40B5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 w14:paraId="13CBDAF9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A317B6" w:rsidP="00A40B53" w:rsidRDefault="00A317B6" w14:paraId="3E0230FD" w14:textId="3D954C5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40B53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3557A3" w:rsidP="00F65D4C" w:rsidRDefault="00BA36FB" w14:paraId="7A270185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3557A3" w:rsidRDefault="00BA36FB" w14:paraId="21D6C862" w14:textId="0BF96867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 w14:paraId="783064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 w14:paraId="739B3C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 w14:paraId="25725A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40B53" w:rsidP="00F65D4C" w:rsidRDefault="00BA36FB" w14:paraId="3956CAF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A40B53" w:rsidRDefault="00BA36FB" w14:paraId="6D0C07E0" w14:textId="6EEBC5B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3557A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B4CCC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6A63" w:rsidP="00501147" w:rsidRDefault="003A6A63" w14:paraId="7AAFB90C" w14:textId="77777777">
      <w:pPr>
        <w:spacing w:after="0" w:line="240" w:lineRule="auto"/>
      </w:pPr>
      <w:r>
        <w:separator/>
      </w:r>
    </w:p>
  </w:endnote>
  <w:endnote w:type="continuationSeparator" w:id="0">
    <w:p w:rsidR="003A6A63" w:rsidP="00501147" w:rsidRDefault="003A6A63" w14:paraId="398875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6A63" w:rsidP="00501147" w:rsidRDefault="003A6A63" w14:paraId="274737E0" w14:textId="77777777">
      <w:pPr>
        <w:spacing w:after="0" w:line="240" w:lineRule="auto"/>
      </w:pPr>
      <w:r>
        <w:separator/>
      </w:r>
    </w:p>
  </w:footnote>
  <w:footnote w:type="continuationSeparator" w:id="0">
    <w:p w:rsidR="003A6A63" w:rsidP="00501147" w:rsidRDefault="003A6A63" w14:paraId="4D6296D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3F91616D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038A2">
      <w:rPr>
        <w:rFonts w:ascii="Arial" w:hAnsi="Arial" w:cs="Arial"/>
        <w:noProof/>
        <w:sz w:val="24"/>
        <w:szCs w:val="24"/>
      </w:rPr>
      <w:t>Poslovni broj: St-122/2026-7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42CC5"/>
    <w:rsid w:val="000474CD"/>
    <w:rsid w:val="0006491E"/>
    <w:rsid w:val="000658BC"/>
    <w:rsid w:val="00082860"/>
    <w:rsid w:val="0008663B"/>
    <w:rsid w:val="00086802"/>
    <w:rsid w:val="00087C43"/>
    <w:rsid w:val="000974BF"/>
    <w:rsid w:val="000B396F"/>
    <w:rsid w:val="000B6F54"/>
    <w:rsid w:val="000C07B1"/>
    <w:rsid w:val="000C1CF5"/>
    <w:rsid w:val="00117901"/>
    <w:rsid w:val="00126B4E"/>
    <w:rsid w:val="00155B66"/>
    <w:rsid w:val="00164105"/>
    <w:rsid w:val="00194888"/>
    <w:rsid w:val="001B70EC"/>
    <w:rsid w:val="001C68C4"/>
    <w:rsid w:val="001D152E"/>
    <w:rsid w:val="001D5D3B"/>
    <w:rsid w:val="001F6DF0"/>
    <w:rsid w:val="002038A2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E7D1C"/>
    <w:rsid w:val="002F61DE"/>
    <w:rsid w:val="002F67C2"/>
    <w:rsid w:val="00327534"/>
    <w:rsid w:val="003374BF"/>
    <w:rsid w:val="00340399"/>
    <w:rsid w:val="00341823"/>
    <w:rsid w:val="00342CFC"/>
    <w:rsid w:val="00345212"/>
    <w:rsid w:val="003557A3"/>
    <w:rsid w:val="00367E59"/>
    <w:rsid w:val="00380441"/>
    <w:rsid w:val="0038528A"/>
    <w:rsid w:val="00385BF0"/>
    <w:rsid w:val="00394A8C"/>
    <w:rsid w:val="00397AE7"/>
    <w:rsid w:val="003A4477"/>
    <w:rsid w:val="003A6644"/>
    <w:rsid w:val="003A6A63"/>
    <w:rsid w:val="003C26F5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363F"/>
    <w:rsid w:val="00A02D48"/>
    <w:rsid w:val="00A23203"/>
    <w:rsid w:val="00A31425"/>
    <w:rsid w:val="00A31587"/>
    <w:rsid w:val="00A317B6"/>
    <w:rsid w:val="00A3382D"/>
    <w:rsid w:val="00A40B53"/>
    <w:rsid w:val="00A46425"/>
    <w:rsid w:val="00A52BE7"/>
    <w:rsid w:val="00A65E60"/>
    <w:rsid w:val="00A729A1"/>
    <w:rsid w:val="00A84746"/>
    <w:rsid w:val="00AA1295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BE0A37"/>
    <w:rsid w:val="00C1030E"/>
    <w:rsid w:val="00C21B7C"/>
    <w:rsid w:val="00C250D8"/>
    <w:rsid w:val="00C449A3"/>
    <w:rsid w:val="00C46640"/>
    <w:rsid w:val="00C470B6"/>
    <w:rsid w:val="00C50709"/>
    <w:rsid w:val="00C535EF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4CCC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3670"/>
    <w:rsid w:val="00E73CED"/>
    <w:rsid w:val="00E7673F"/>
    <w:rsid w:val="00EB0D3A"/>
    <w:rsid w:val="00EB7A77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38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38A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38A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38A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38A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8. lipnja 2026.</izvorni_sadrzaj>
    <derivirana_varijabla naziv="DomainObject.StvarniPocetakDatum_1">8. lipnja 2026.</derivirana_varijabla>
  </DomainObject.StvarniPocetakDatum>
  <DomainObject.StvarniZavrsetakDatum>
    <izvorni_sadrzaj>8. lipnja 2026.</izvorni_sadrzaj>
    <derivirana_varijabla naziv="DomainObject.StvarniZavrsetakDatum_1">8. lipnja 2026.</derivirana_varijabla>
  </DomainObject.StvarniZavrsetakDatum>
  <DomainObject.PlaniraniZavrsetakDatum>
    <izvorni_sadrzaj>8. lipnja 2026.</izvorni_sadrzaj>
    <derivirana_varijabla naziv="DomainObject.PlaniraniZavrsetakDatum_1">8. lipnja 2026.</derivirana_varijabla>
  </DomainObject.PlaniraniZavrsetakDatum>
  <DomainObject.PlaniraniPocetakDatum>
    <izvorni_sadrzaj>8. lipnja 2026.</izvorni_sadrzaj>
    <derivirana_varijabla naziv="DomainObject.PlaniraniPocetakDatum_1">8. lipnja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2026.</izvorni_sadrzaj>
    <derivirana_varijabla naziv="DomainObject.Zapisnik.DatumKreiranja_1">8.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St-122/2026-7</izvorni_sadrzaj>
    <derivirana_varijabla naziv="DomainObject.Zapisnik.Oznaka_1">St-122/2026-7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2026.</izvorni_sadrzaj>
    <derivirana_varijabla naziv="DomainObject.Predmet.DatumIzradeOptuznogAkta_1">13. svibnja 2026.</derivirana_varijabla>
  </DomainObject.Predmet.DatumIzradeOptuznogAkta>
  <DomainObject.Predmet.DatumIzradeOptuznogAktaFormated>
    <izvorni_sadrzaj>13.5.2026.</izvorni_sadrzaj>
    <derivirana_varijabla naziv="DomainObject.Predmet.DatumIzradeOptuznogAktaFormated_1">13.5.2026.</derivirana_varijabla>
  </DomainObject.Predmet.DatumIzradeOptuznogAktaFormated>
  <DomainObject.Predmet.DatumOsnivanja>
    <izvorni_sadrzaj>14. svibnja 2026.</izvorni_sadrzaj>
    <derivirana_varijabla naziv="DomainObject.Predmet.DatumOsnivanja_1">14.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2026.</izvorni_sadrzaj>
    <derivirana_varijabla naziv="DomainObject.Predmet.DatumPrimitkaOptuznogAkta_1">13.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St-122/2026</izvorni_sadrzaj>
    <derivirana_varijabla naziv="DomainObject.Predmet.OznakaBroj_1">St-122/2026</derivirana_varijabla>
  </DomainObject.Predmet.OznakaBroj>
  <DomainObject.Predmet.OznakaBrojOptuznogAkta>
    <izvorni_sadrzaj>04-06-26-1715</izvorni_sadrzaj>
    <derivirana_varijabla naziv="DomainObject.Predmet.OznakaBrojOptuznogAkta_1">04-06-26-1715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NIKKY'S BEAUTY STUDIO jednostavno društvo s ograničenom odgovornošću za kozmetičke usluge zastupanog po punomoćniku Nikolina Plišo</izvorni_sadrzaj>
    <derivirana_varijabla naziv="DomainObject.Predmet.ProtustrankaFormated_1">  NIKKY'S BEAUTY STUDIO jednostavno društvo s ograničenom odgovornošću za kozmetičke usluge zastupanog po punomoćniku Nikolina Plišo</derivirana_varijabla>
  </DomainObject.Predmet.ProtustrankaFormated>
  <DomainObject.Predmet.ProtustrankaFormatedOIB>
    <izvorni_sadrzaj>  NIKKY'S BEAUTY STUDIO jednostavno društvo s ograničenom odgovornošću za kozmetičke usluge, OIB 40068113340 zastupanog po punomoćniku Nikolina Plišo</izvorni_sadrzaj>
    <derivirana_varijabla naziv="DomainObject.Predmet.ProtustrankaFormatedOIB_1">  NIKKY'S BEAUTY STUDIO jednostavno društvo s ograničenom odgovornošću za kozmetičke usluge, OIB 40068113340 zastupanog po punomoćniku Nikolina Plišo</derivirana_varijabla>
  </DomainObject.Predmet.ProtustrankaFormatedOIB>
  <DomainObject.Predmet.ProtustrankaFormatedWithAdress>
    <izvorni_sadrzaj> NIKKY'S BEAUTY STUDIO jednostavno društvo s ograničenom odgovornošću za kozmetičke usluge, Trg bana Jelačića 3, 40323 Prelog zastupanog po punomoćniku Nikolina Plišo</izvorni_sadrzaj>
    <derivirana_varijabla naziv="DomainObject.Predmet.ProtustrankaFormatedWithAdress_1"> NIKKY'S BEAUTY STUDIO jednostavno društvo s ograničenom odgovornošću za kozmetičke usluge, Trg bana Jelačića 3, 40323 Prelog zastupanog po punomoćniku Nikolina Plišo</derivirana_varijabla>
  </DomainObject.Predmet.ProtustrankaFormatedWithAdress>
  <DomainObject.Predmet.ProtustrankaFormatedWithAdressOIB>
    <izvorni_sadrzaj> NIKKY'S BEAUTY STUDIO jednostavno društvo s ograničenom odgovornošću za kozmetičke usluge, OIB 40068113340, Trg bana Jelačića 3, 40323 Prelog zastupanog po punomoćniku Nikolina Plišo</izvorni_sadrzaj>
    <derivirana_varijabla naziv="DomainObject.Predmet.ProtustrankaFormatedWithAdressOIB_1"> NIKKY'S BEAUTY STUDIO jednostavno društvo s ograničenom odgovornošću za kozmetičke usluge, OIB 40068113340, Trg bana Jelačića 3, 40323 Prelog zastupanog po punomoćniku Nikolina Plišo</derivirana_varijabla>
  </DomainObject.Predmet.ProtustrankaFormatedWithAdressOIB>
  <DomainObject.Predmet.ProtustrankaWithAdress>
    <izvorni_sadrzaj>NIKKY'S BEAUTY STUDIO jednostavno društvo s ograničenom odgovornošću za kozmetičke usluge Trg bana Jelačića 3, 40323 Prelog</izvorni_sadrzaj>
    <derivirana_varijabla naziv="DomainObject.Predmet.ProtustrankaWithAdress_1">NIKKY'S BEAUTY STUDIO jednostavno društvo s ograničenom odgovornošću za kozmetičke usluge Trg bana Jelačića 3, 40323 Prelog</derivirana_varijabla>
  </DomainObject.Predmet.ProtustrankaWithAdress>
  <DomainObject.Predmet.ProtustrankaWithAdressOIB>
    <izvorni_sadrzaj>NIKKY'S BEAUTY STUDIO jednostavno društvo s ograničenom odgovornošću za kozmetičke usluge, OIB 40068113340, Trg bana Jelačića 3, 40323 Prelog</izvorni_sadrzaj>
    <derivirana_varijabla naziv="DomainObject.Predmet.ProtustrankaWithAdressOIB_1">NIKKY'S BEAUTY STUDIO jednostavno društvo s ograničenom odgovornošću za kozmetičke usluge, OIB 40068113340, Trg bana Jelačića 3, 40323 Prelog</derivirana_varijabla>
  </DomainObject.Predmet.ProtustrankaWithAdressOIB>
  <DomainObject.Predmet.ProtustrankaNazivFormated>
    <izvorni_sadrzaj>NIKKY'S BEAUTY STUDIO jednostavno društvo s ograničenom odgovornošću za kozmetičke usluge</izvorni_sadrzaj>
    <derivirana_varijabla naziv="DomainObject.Predmet.ProtustrankaNazivFormated_1">NIKKY'S BEAUTY STUDIO jednostavno društvo s ograničenom odgovornošću za kozmetičke usluge</derivirana_varijabla>
  </DomainObject.Predmet.ProtustrankaNazivFormated>
  <DomainObject.Predmet.ProtustrankaNazivFormatedOIB>
    <izvorni_sadrzaj>NIKKY'S BEAUTY STUDIO jednostavno društvo s ograničenom odgovornošću za kozmetičke usluge, OIB 40068113340</izvorni_sadrzaj>
    <derivirana_varijabla naziv="DomainObject.Predmet.ProtustrankaNazivFormatedOIB_1">NIKKY'S BEAUTY STUDIO jednostavno društvo s ograničenom odgovornošću za kozmetičke usluge, OIB 40068113340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NIKKY'S BEAUTY STUDIO jednostavno društvo s ograničenom odgovornošću za kozmetičke usluge zastupanog po punomoćniku Nikolina Plišo</item>
    </izvorni_sadrzaj>
    <derivirana_varijabla naziv="DomainObject.Predmet.ProtuStrankaListFormated_1">
      <item>NIKKY'S BEAUTY STUDIO jednostavno društvo s ograničenom odgovornošću za kozmetičke usluge zastupanog po punomoćniku Nikolina Plišo</item>
    </derivirana_varijabla>
  </DomainObject.Predmet.ProtuStrankaListFormated>
  <DomainObject.Predmet.ProtuStrankaListFormatedOIB>
    <izvorni_sadrzaj>
      <item>NIKKY'S BEAUTY STUDIO jednostavno društvo s ograničenom odgovornošću za kozmetičke usluge, OIB 40068113340 zastupanog po punomoćniku Nikolina Plišo</item>
    </izvorni_sadrzaj>
    <derivirana_varijabla naziv="DomainObject.Predmet.ProtuStrankaListFormatedOIB_1">
      <item>NIKKY'S BEAUTY STUDIO jednostavno društvo s ograničenom odgovornošću za kozmetičke usluge, OIB 40068113340 zastupanog po punomoćniku Nikolina Plišo</item>
    </derivirana_varijabla>
  </DomainObject.Predmet.ProtuStrankaListFormatedOIB>
  <DomainObject.Predmet.ProtuStrankaListFormatedWithAdress>
    <izvorni_sadrzaj>
      <item>NIKKY'S BEAUTY STUDIO jednostavno društvo s ograničenom odgovornošću za kozmetičke usluge, Trg bana Jelačića 3, 40323 Prelog zastupanog po punomoćniku Nikolina Plišo</item>
    </izvorni_sadrzaj>
    <derivirana_varijabla naziv="DomainObject.Predmet.ProtuStrankaListFormatedWithAdress_1">
      <item>NIKKY'S BEAUTY STUDIO jednostavno društvo s ograničenom odgovornošću za kozmetičke usluge, Trg bana Jelačića 3, 40323 Prelog zastupanog po punomoćniku Nikolina Plišo</item>
    </derivirana_varijabla>
  </DomainObject.Predmet.ProtuStrankaListFormatedWithAdress>
  <DomainObject.Predmet.ProtuStrankaListFormatedWithAdressOIB>
    <izvorni_sadrzaj>
      <item>NIKKY'S BEAUTY STUDIO jednostavno društvo s ograničenom odgovornošću za kozmetičke usluge, OIB 40068113340, Trg bana Jelačića 3, 40323 Prelog zastupanog po punomoćniku Nikolina Plišo</item>
    </izvorni_sadrzaj>
    <derivirana_varijabla naziv="DomainObject.Predmet.ProtuStrankaListFormatedWithAdressOIB_1">
      <item>NIKKY'S BEAUTY STUDIO jednostavno društvo s ograničenom odgovornošću za kozmetičke usluge, OIB 40068113340, Trg bana Jelačića 3, 40323 Prelog zastupanog po punomoćniku Nikolina Plišo</item>
    </derivirana_varijabla>
  </DomainObject.Predmet.ProtuStrankaListFormatedWithAdressOIB>
  <DomainObject.Predmet.ProtuStrankaListNazivFormated>
    <izvorni_sadrzaj>
      <item>NIKKY'S BEAUTY STUDIO jednostavno društvo s ograničenom odgovornošću za kozmetičke usluge</item>
    </izvorni_sadrzaj>
    <derivirana_varijabla naziv="DomainObject.Predmet.ProtuStrankaListNazivFormated_1">
      <item>NIKKY'S BEAUTY STUDIO jednostavno društvo s ograničenom odgovornošću za kozmetičke usluge</item>
    </derivirana_varijabla>
  </DomainObject.Predmet.ProtuStrankaListNazivFormated>
  <DomainObject.Predmet.ProtuStrankaListNazivFormatedOIB>
    <izvorni_sadrzaj>
      <item>NIKKY'S BEAUTY STUDIO jednostavno društvo s ograničenom odgovornošću za kozmetičke usluge, OIB 40068113340</item>
    </izvorni_sadrzaj>
    <derivirana_varijabla naziv="DomainObject.Predmet.ProtuStrankaListNazivFormatedOIB_1">
      <item>NIKKY'S BEAUTY STUDIO jednostavno društvo s ograničenom odgovornošću za kozmetičke usluge, OIB 40068113340</item>
    </derivirana_varijabla>
  </DomainObject.Predmet.ProtuStrankaListNazivFormatedOIB>
  <DomainObject.Predmet.OstaliListFormated>
    <izvorni_sadrzaj>
      <item>Nikolina Plišo punomoćnica sudionika u postupku NIKKY'S BEAUTY STUDIO jednostavno društvo s ograničenom odgovornošću za kozmetičke usluge</item>
    </izvorni_sadrzaj>
    <derivirana_varijabla naziv="DomainObject.Predmet.OstaliListFormated_1">
      <item>Nikolina Plišo punomoćnica sudionika u postupku NIKKY'S BEAUTY STUDIO jednostavno društvo s ograničenom odgovornošću za kozmetičke usluge</item>
    </derivirana_varijabla>
  </DomainObject.Predmet.OstaliListFormated>
  <DomainObject.Predmet.OstaliListFormatedOIB>
    <izvorni_sadrzaj>
      <item>Nikolina Plišo, OIB 06090678775 punomoćnica sudionika u postupku NIKKY'S BEAUTY STUDIO jednostavno društvo s ograničenom odgovornošću za kozmetičke usluge</item>
    </izvorni_sadrzaj>
    <derivirana_varijabla naziv="DomainObject.Predmet.OstaliListFormatedOIB_1">
      <item>Nikolina Plišo, OIB 06090678775 punomoćnica sudionika u postupku NIKKY'S BEAUTY STUDIO jednostavno društvo s ograničenom odgovornošću za kozmetičke usluge</item>
    </derivirana_varijabla>
  </DomainObject.Predmet.OstaliListFormatedOIB>
  <DomainObject.Predmet.OstaliListFormatedWithAdress>
    <izvorni_sadrzaj>
      <item>Nikolina Plišo, Varaždinska Ulica 171, 42230 Poljanec punomoćnica sudionika u postupku NIKKY'S BEAUTY STUDIO jednostavno društvo s ograničenom odgovornošću za kozmetičke usluge</item>
    </izvorni_sadrzaj>
    <derivirana_varijabla naziv="DomainObject.Predmet.OstaliListFormatedWithAdress_1">
      <item>Nikolina Plišo, Varaždinska Ulica 171, 42230 Poljanec punomoćnica sudionika u postupku NIKKY'S BEAUTY STUDIO jednostavno društvo s ograničenom odgovornošću za kozmetičke usluge</item>
    </derivirana_varijabla>
  </DomainObject.Predmet.OstaliListFormatedWithAdress>
  <DomainObject.Predmet.OstaliListFormatedWithAdressOIB>
    <izvorni_sadrzaj>
      <item>Nikolina Plišo, OIB 06090678775, Varaždinska Ulica 171, 42230 Poljanec punomoćnica sudionika u postupku NIKKY'S BEAUTY STUDIO jednostavno društvo s ograničenom odgovornošću za kozmetičke usluge</item>
    </izvorni_sadrzaj>
    <derivirana_varijabla naziv="DomainObject.Predmet.OstaliListFormatedWithAdressOIB_1">
      <item>Nikolina Plišo, OIB 06090678775, Varaždinska Ulica 171, 42230 Poljanec punomoćnica sudionika u postupku NIKKY'S BEAUTY STUDIO jednostavno društvo s ograničenom odgovornošću za kozmetičke usluge</item>
    </derivirana_varijabla>
  </DomainObject.Predmet.OstaliListFormatedWithAdressOIB>
  <DomainObject.Predmet.OstaliListNazivFormated>
    <izvorni_sadrzaj>
      <item>Nikolina Plišo</item>
    </izvorni_sadrzaj>
    <derivirana_varijabla naziv="DomainObject.Predmet.OstaliListNazivFormated_1">
      <item>Nikolina Plišo</item>
    </derivirana_varijabla>
  </DomainObject.Predmet.OstaliListNazivFormated>
  <DomainObject.Predmet.OstaliListNazivFormatedOIB>
    <izvorni_sadrzaj>
      <item>Nikolina Plišo, OIB 06090678775</item>
    </izvorni_sadrzaj>
    <derivirana_varijabla naziv="DomainObject.Predmet.OstaliListNazivFormatedOIB_1">
      <item>Nikolina Plišo, OIB 06090678775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>St-122/2026-7</izvorni_sadrzaj>
    <derivirana_varijabla naziv="DomainObject.PoslovniBrojDokumenta_1">St-122/2026-7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NIKKY'S BEAUTY STUDIO jednostavno društvo s ograničenom odgovornošću za kozmetičke usluge</izvorni_sadrzaj>
    <derivirana_varijabla naziv="DomainObject.Predmet.ProtustrankaIDrugi_1">NIKKY'S BEAUTY STUDIO jednostavno društvo s ograničenom odgovornošću za kozmetičke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NIKKY'S BEAUTY STUDIO jednostavno društvo s ograničenom odgovornošću za kozmetičke usluge, OIB 40068113340, Trg bana Jelačića 3, 40323 Prelog</izvorni_sadrzaj>
    <derivirana_varijabla naziv="DomainObject.Predmet.ProtustrankaIDrugiAdressOIB_1">NIKKY'S BEAUTY STUDIO jednostavno društvo s ograničenom odgovornošću za kozmetičke usluge, OIB 40068113340, Trg bana Jelačića 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NIKKY'S BEAUTY STUDIO jednostavno društvo s ograničenom odgovornošću za kozmetičke usluge</item>
      <item>Financijska agencija</item>
      <item>Nikolina Plišo</item>
    </izvorni_sadrzaj>
    <derivirana_varijabla naziv="DomainObject.Predmet.SudioniciListNaziv_1">
      <item>NIKKY'S BEAUTY STUDIO jednostavno društvo s ograničenom odgovornošću za kozmetičke usluge</item>
      <item>Financijska agencija</item>
      <item>Nikolina Plišo</item>
    </derivirana_varijabla>
  </DomainObject.Predmet.SudioniciListNaziv>
  <DomainObject.Predmet.SudioniciListAdressOIB>
    <izvorni_sadrzaj>
      <item>NIKKY'S BEAUTY STUDIO jednostavno društvo s ograničenom odgovornošću za kozmetičke usluge, OIB 40068113340, Trg bana Jelačića 3,40323 Prelog</item>
      <item>Financijska agencija, OIB 85821130368, A.CESARCA 2,42000 Varaždin</item>
      <item>Nikolina Plišo, OIB 06090678775, Varaždinska Ulica 171,42230 Poljanec</item>
    </izvorni_sadrzaj>
    <derivirana_varijabla naziv="DomainObject.Predmet.SudioniciListAdressOIB_1">
      <item>NIKKY'S BEAUTY STUDIO jednostavno društvo s ograničenom odgovornošću za kozmetičke usluge, OIB 40068113340, Trg bana Jelačića 3,40323 Prelog</item>
      <item>Financijska agencija, OIB 85821130368, A.CESARCA 2,42000 Varaždin</item>
      <item>Nikolina Plišo, OIB 06090678775, Varaždinska Ulica 171,42230 Poljanec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40068113340</item>
      <item>, OIB 85821130368</item>
      <item>, OIB 06090678775</item>
    </izvorni_sadrzaj>
    <derivirana_varijabla naziv="DomainObject.Predmet.SudioniciListNazivOIB_1">
      <item>, OIB 40068113340</item>
      <item>, OIB 85821130368</item>
      <item>, OIB 06090678775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2026.</izvorni_sadrzaj>
    <derivirana_varijabla naziv="DomainObject.Predmet.DatumPocetkaProcesa_1">13.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459</properties:Words>
  <properties:Characters>2513</properties:Characters>
  <properties:Lines>100</properties:Lines>
  <properties:Paragraphs>35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2026-06-08T10:51:00Z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St-122/2026-7 / Zapisnik - Ročište radi rasprave o uvjetima za otvaranje steč. post. (St-122-26-7 Zapisnik od 8.6.26.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